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3DC41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53058A32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Vintner.</w:t>
      </w:r>
    </w:p>
    <w:p w14:paraId="16937F2D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82A11D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6B9F1E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Shirwod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York(q.v.), brought a plaint of debt against him, Thomas</w:t>
      </w:r>
    </w:p>
    <w:p w14:paraId="7CC4039B" w14:textId="77777777" w:rsidR="00877095" w:rsidRDefault="00877095" w:rsidP="0087709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Armerer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Barbour, barber(q.v.),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Jakson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baker(q.v.),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fishmonger(q.v.), all of York.</w:t>
      </w:r>
    </w:p>
    <w:p w14:paraId="06CB5CFB" w14:textId="77777777" w:rsidR="00877095" w:rsidRPr="008403A4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BAAC7A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78D01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691A2F" w14:textId="77777777" w:rsidR="00877095" w:rsidRDefault="00877095" w:rsidP="008770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2022</w:t>
      </w:r>
    </w:p>
    <w:p w14:paraId="336D14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A730" w14:textId="77777777" w:rsidR="00877095" w:rsidRDefault="00877095" w:rsidP="009139A6">
      <w:r>
        <w:separator/>
      </w:r>
    </w:p>
  </w:endnote>
  <w:endnote w:type="continuationSeparator" w:id="0">
    <w:p w14:paraId="43F365D4" w14:textId="77777777" w:rsidR="00877095" w:rsidRDefault="008770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5DB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97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1D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1B6C7" w14:textId="77777777" w:rsidR="00877095" w:rsidRDefault="00877095" w:rsidP="009139A6">
      <w:r>
        <w:separator/>
      </w:r>
    </w:p>
  </w:footnote>
  <w:footnote w:type="continuationSeparator" w:id="0">
    <w:p w14:paraId="05445ED2" w14:textId="77777777" w:rsidR="00877095" w:rsidRDefault="008770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C6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D7B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D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95"/>
    <w:rsid w:val="000666E0"/>
    <w:rsid w:val="002510B7"/>
    <w:rsid w:val="005C130B"/>
    <w:rsid w:val="00826F5C"/>
    <w:rsid w:val="0087709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346A6"/>
  <w15:chartTrackingRefBased/>
  <w15:docId w15:val="{6C6ED726-6A04-4517-976B-78547733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70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2022-05-30T17:34:00Z</dcterms:created>
  <dcterms:modified xsi:type="dcterms:W3CDTF">2022-05-30T17:34:00Z</dcterms:modified>
</cp:coreProperties>
</file>